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5F" w:rsidRPr="002206D1" w:rsidRDefault="0065535F" w:rsidP="002206D1">
      <w:pPr>
        <w:shd w:val="clear" w:color="auto" w:fill="FFFFFF"/>
        <w:tabs>
          <w:tab w:val="left" w:leader="underscore" w:pos="1838"/>
        </w:tabs>
        <w:spacing w:before="120" w:after="120"/>
        <w:ind w:left="11"/>
        <w:jc w:val="center"/>
        <w:rPr>
          <w:rFonts w:ascii="Times New Roman" w:hAnsi="Times New Roman"/>
          <w:b/>
          <w:bCs/>
          <w:sz w:val="28"/>
          <w:szCs w:val="28"/>
        </w:rPr>
      </w:pPr>
      <w:r w:rsidRPr="002206D1">
        <w:rPr>
          <w:rFonts w:ascii="Times New Roman" w:hAnsi="Times New Roman"/>
          <w:b/>
          <w:bCs/>
          <w:sz w:val="28"/>
          <w:szCs w:val="28"/>
        </w:rPr>
        <w:t>Конкурс письменной речи (письмо)</w:t>
      </w:r>
      <w:r w:rsidRPr="002206D1">
        <w:rPr>
          <w:rFonts w:ascii="Times New Roman" w:hAnsi="Times New Roman"/>
          <w:b/>
          <w:bCs/>
          <w:sz w:val="28"/>
          <w:szCs w:val="28"/>
        </w:rPr>
        <w:tab/>
        <w:t xml:space="preserve">для учащихся 8-9 классов (уровень </w:t>
      </w:r>
      <w:r w:rsidRPr="002206D1">
        <w:rPr>
          <w:rFonts w:ascii="Times New Roman" w:hAnsi="Times New Roman"/>
          <w:b/>
          <w:bCs/>
          <w:sz w:val="28"/>
          <w:szCs w:val="28"/>
          <w:lang w:val="fr-FR"/>
        </w:rPr>
        <w:t>A</w:t>
      </w:r>
      <w:r w:rsidRPr="002206D1">
        <w:rPr>
          <w:rFonts w:ascii="Times New Roman" w:hAnsi="Times New Roman"/>
          <w:b/>
          <w:bCs/>
          <w:sz w:val="28"/>
          <w:szCs w:val="28"/>
        </w:rPr>
        <w:t>2)</w:t>
      </w:r>
    </w:p>
    <w:p w:rsidR="0065535F" w:rsidRDefault="0065535F" w:rsidP="006C7E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C7EAB">
        <w:rPr>
          <w:rFonts w:ascii="Times New Roman" w:hAnsi="Times New Roman"/>
          <w:b/>
          <w:sz w:val="28"/>
          <w:szCs w:val="28"/>
          <w:lang w:val="en-US"/>
        </w:rPr>
        <w:t>PRODUCTION ECRITE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(A2)</w:t>
      </w:r>
    </w:p>
    <w:p w:rsidR="0065535F" w:rsidRPr="006C7EAB" w:rsidRDefault="0065535F" w:rsidP="006C7E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fr-CA"/>
        </w:rPr>
      </w:pPr>
      <w:r>
        <w:rPr>
          <w:rFonts w:ascii="Times New Roman" w:hAnsi="Times New Roman"/>
          <w:sz w:val="28"/>
          <w:szCs w:val="28"/>
          <w:lang w:val="fr-CA"/>
        </w:rPr>
        <w:t>25 minutes                                                                                                6 points</w:t>
      </w:r>
    </w:p>
    <w:p w:rsidR="0065535F" w:rsidRPr="006058A1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fr-CA"/>
        </w:rPr>
      </w:pP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Votre ami français Claude vous a écrit une lettre, dont voici un extrait.</w:t>
      </w: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fr-FR"/>
        </w:rPr>
      </w:pPr>
      <w:r>
        <w:rPr>
          <w:rFonts w:ascii="Times New Roman" w:hAnsi="Times New Roman"/>
          <w:i/>
          <w:iCs/>
          <w:sz w:val="28"/>
          <w:szCs w:val="28"/>
          <w:lang w:val="fr-FR"/>
        </w:rPr>
        <w:t xml:space="preserve">…Nous n’avons pas de télé à la maison. Mes parents sont absolument contre la télévision. Ils disent  que les émissions sont bêtes et on n’y apprend rien. Ce n’est pas vrai, il y a beaucoup d’intéressant à la télé. </w:t>
      </w: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fr-FR"/>
        </w:rPr>
      </w:pPr>
      <w:r>
        <w:rPr>
          <w:rFonts w:ascii="Times New Roman" w:hAnsi="Times New Roman"/>
          <w:i/>
          <w:iCs/>
          <w:sz w:val="28"/>
          <w:szCs w:val="28"/>
          <w:lang w:val="fr-FR"/>
        </w:rPr>
        <w:t>Quand mes copains parlent des émissions qu’ils ont vues la veille, je ne sais pas  quoi dire et je me sens seul et bête.</w:t>
      </w: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fr-FR"/>
        </w:rPr>
      </w:pPr>
      <w:r>
        <w:rPr>
          <w:rFonts w:ascii="Times New Roman" w:hAnsi="Times New Roman"/>
          <w:i/>
          <w:iCs/>
          <w:sz w:val="28"/>
          <w:szCs w:val="28"/>
          <w:lang w:val="fr-FR"/>
        </w:rPr>
        <w:t>Et toi, aimes-tu regarder la télé? Est-ce que tes parents t’interdisent quelque</w:t>
      </w: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fr-FR"/>
        </w:rPr>
      </w:pPr>
      <w:r>
        <w:rPr>
          <w:rFonts w:ascii="Times New Roman" w:hAnsi="Times New Roman"/>
          <w:i/>
          <w:iCs/>
          <w:sz w:val="28"/>
          <w:szCs w:val="28"/>
          <w:lang w:val="fr-FR"/>
        </w:rPr>
        <w:t>chose? Comment puis-je  convaincre mes parents de m’acheter un téléviseur?...</w:t>
      </w: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8"/>
          <w:szCs w:val="28"/>
          <w:lang w:val="fr-FR"/>
        </w:rPr>
      </w:pP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Ecrivez une lettre à Claude, répondez à ses questions et posez-lui 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3 questions </w:t>
      </w:r>
      <w:r>
        <w:rPr>
          <w:rFonts w:ascii="Times New Roman" w:hAnsi="Times New Roman"/>
          <w:sz w:val="28"/>
          <w:szCs w:val="28"/>
          <w:lang w:val="fr-FR"/>
        </w:rPr>
        <w:t>sur</w:t>
      </w: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ses émissions préférées.</w:t>
      </w:r>
    </w:p>
    <w:p w:rsidR="0065535F" w:rsidRDefault="0065535F" w:rsidP="00D42D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>n 100–140 mots)</w:t>
      </w:r>
    </w:p>
    <w:p w:rsidR="0065535F" w:rsidRPr="00D42D64" w:rsidRDefault="0065535F">
      <w:pPr>
        <w:rPr>
          <w:lang w:val="fr-FR"/>
        </w:rPr>
      </w:pPr>
    </w:p>
    <w:sectPr w:rsidR="0065535F" w:rsidRPr="00D42D64" w:rsidSect="008A3A4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35F" w:rsidRDefault="0065535F" w:rsidP="00CB584A">
      <w:pPr>
        <w:spacing w:after="0" w:line="240" w:lineRule="auto"/>
      </w:pPr>
      <w:r>
        <w:separator/>
      </w:r>
    </w:p>
  </w:endnote>
  <w:endnote w:type="continuationSeparator" w:id="1">
    <w:p w:rsidR="0065535F" w:rsidRDefault="0065535F" w:rsidP="00CB5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35F" w:rsidRDefault="0065535F" w:rsidP="00CB584A">
      <w:pPr>
        <w:spacing w:after="0" w:line="240" w:lineRule="auto"/>
      </w:pPr>
      <w:r>
        <w:separator/>
      </w:r>
    </w:p>
  </w:footnote>
  <w:footnote w:type="continuationSeparator" w:id="1">
    <w:p w:rsidR="0065535F" w:rsidRDefault="0065535F" w:rsidP="00CB5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35F" w:rsidRDefault="0065535F">
    <w:pPr>
      <w:pStyle w:val="Header"/>
    </w:pPr>
    <w:r>
      <w:t>Олимпиада «Франция и франкофония»</w:t>
    </w:r>
  </w:p>
  <w:p w:rsidR="0065535F" w:rsidRDefault="0065535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D64"/>
    <w:rsid w:val="002206D1"/>
    <w:rsid w:val="002865CB"/>
    <w:rsid w:val="005C6130"/>
    <w:rsid w:val="005E1E84"/>
    <w:rsid w:val="006058A1"/>
    <w:rsid w:val="0065535F"/>
    <w:rsid w:val="006C7EAB"/>
    <w:rsid w:val="008A3A42"/>
    <w:rsid w:val="00A426F7"/>
    <w:rsid w:val="00AC2B31"/>
    <w:rsid w:val="00BA258E"/>
    <w:rsid w:val="00BA6F06"/>
    <w:rsid w:val="00C23D7F"/>
    <w:rsid w:val="00CB584A"/>
    <w:rsid w:val="00D42D64"/>
    <w:rsid w:val="00D55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A4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5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B584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84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B5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5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01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135</Words>
  <Characters>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ЗАРИМА</dc:creator>
  <cp:keywords/>
  <dc:description/>
  <cp:lastModifiedBy>user</cp:lastModifiedBy>
  <cp:revision>9</cp:revision>
  <cp:lastPrinted>2013-06-17T04:03:00Z</cp:lastPrinted>
  <dcterms:created xsi:type="dcterms:W3CDTF">2013-06-15T12:13:00Z</dcterms:created>
  <dcterms:modified xsi:type="dcterms:W3CDTF">2013-06-17T04:03:00Z</dcterms:modified>
</cp:coreProperties>
</file>